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3A58BB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7527B3">
        <w:t>5.2.2</w:t>
      </w:r>
      <w:r w:rsidR="003B0686">
        <w:t xml:space="preserve"> </w:t>
      </w:r>
      <w:r>
        <w:t>Evaluation Rubric</w:t>
      </w:r>
      <w:r w:rsidR="007527B3">
        <w:t xml:space="preserve"> – Food Defense Team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80"/>
        <w:gridCol w:w="2655"/>
        <w:gridCol w:w="2655"/>
        <w:gridCol w:w="2655"/>
        <w:gridCol w:w="2655"/>
        <w:gridCol w:w="2219"/>
      </w:tblGrid>
      <w:tr w:rsidR="004F5B01" w:rsidTr="00FC2BD5">
        <w:trPr>
          <w:tblHeader/>
          <w:jc w:val="center"/>
        </w:trPr>
        <w:tc>
          <w:tcPr>
            <w:tcW w:w="1680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219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7527B3" w:rsidTr="00FC2BD5">
        <w:trPr>
          <w:jc w:val="center"/>
        </w:trPr>
        <w:tc>
          <w:tcPr>
            <w:tcW w:w="1680" w:type="dxa"/>
          </w:tcPr>
          <w:p w:rsidR="007527B3" w:rsidRDefault="007527B3" w:rsidP="007527B3">
            <w:pPr>
              <w:pStyle w:val="RubricTitles"/>
            </w:pPr>
            <w:r>
              <w:t>Content</w:t>
            </w:r>
          </w:p>
        </w:tc>
        <w:tc>
          <w:tcPr>
            <w:tcW w:w="2655" w:type="dxa"/>
          </w:tcPr>
          <w:p w:rsidR="007527B3" w:rsidRDefault="007527B3" w:rsidP="007527B3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Thoroughly and clearly states the main points and precise details that are accurately focused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 w:rsidR="004A09A3">
              <w:rPr>
                <w:rStyle w:val="RubricEntries10pt"/>
              </w:rPr>
              <w:t xml:space="preserve">Includes </w:t>
            </w:r>
            <w:r w:rsidR="00AD1425">
              <w:rPr>
                <w:rStyle w:val="RubricEntries10pt"/>
              </w:rPr>
              <w:t>the following.</w:t>
            </w:r>
          </w:p>
          <w:p w:rsidR="007527B3" w:rsidRDefault="007527B3" w:rsidP="007527B3">
            <w:pPr>
              <w:pStyle w:val="MatrixBullets"/>
            </w:pPr>
            <w:r>
              <w:t>Who may attack</w:t>
            </w:r>
          </w:p>
          <w:p w:rsidR="007527B3" w:rsidRDefault="007527B3" w:rsidP="007527B3">
            <w:pPr>
              <w:pStyle w:val="MatrixBullets"/>
            </w:pPr>
            <w:r>
              <w:t>Vulnerable entry points</w:t>
            </w:r>
          </w:p>
          <w:p w:rsidR="007527B3" w:rsidRDefault="007527B3" w:rsidP="007527B3">
            <w:pPr>
              <w:pStyle w:val="MatrixBullets"/>
            </w:pPr>
            <w:r>
              <w:t>Interior, storage, and processing area security</w:t>
            </w:r>
          </w:p>
          <w:p w:rsidR="007527B3" w:rsidRPr="002C062F" w:rsidRDefault="007527B3">
            <w:pPr>
              <w:pStyle w:val="MatrixBullets"/>
            </w:pPr>
            <w:r>
              <w:t>Shipping and receiving</w:t>
            </w:r>
          </w:p>
        </w:tc>
        <w:tc>
          <w:tcPr>
            <w:tcW w:w="2655" w:type="dxa"/>
          </w:tcPr>
          <w:p w:rsidR="007527B3" w:rsidRDefault="007527B3" w:rsidP="007527B3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Adequately states the main points and details that are accurately focused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 w:rsidR="004A09A3">
              <w:rPr>
                <w:rStyle w:val="RubricEntries10pt"/>
              </w:rPr>
              <w:t xml:space="preserve">Includes </w:t>
            </w:r>
            <w:r w:rsidR="00AD1425">
              <w:rPr>
                <w:rStyle w:val="RubricEntries10pt"/>
              </w:rPr>
              <w:t>the following.</w:t>
            </w:r>
          </w:p>
          <w:p w:rsidR="007527B3" w:rsidRDefault="007527B3" w:rsidP="007527B3">
            <w:pPr>
              <w:pStyle w:val="MatrixBullets"/>
            </w:pPr>
            <w:r>
              <w:t>Who may attack</w:t>
            </w:r>
          </w:p>
          <w:p w:rsidR="007527B3" w:rsidRDefault="007527B3" w:rsidP="007527B3">
            <w:pPr>
              <w:pStyle w:val="MatrixBullets"/>
            </w:pPr>
            <w:r>
              <w:t>Vulnerable entry points</w:t>
            </w:r>
          </w:p>
          <w:p w:rsidR="007527B3" w:rsidRDefault="007527B3" w:rsidP="007527B3">
            <w:pPr>
              <w:pStyle w:val="MatrixBullets"/>
            </w:pPr>
            <w:r>
              <w:t>Interior, storage, and processing area security</w:t>
            </w:r>
          </w:p>
          <w:p w:rsidR="007527B3" w:rsidRPr="002C062F" w:rsidRDefault="007527B3">
            <w:pPr>
              <w:pStyle w:val="MatrixBullets"/>
            </w:pPr>
            <w:r>
              <w:t>Shipping and receiving</w:t>
            </w:r>
          </w:p>
        </w:tc>
        <w:tc>
          <w:tcPr>
            <w:tcW w:w="2655" w:type="dxa"/>
          </w:tcPr>
          <w:p w:rsidR="007527B3" w:rsidRPr="0042192A" w:rsidRDefault="007527B3" w:rsidP="007527B3">
            <w:r w:rsidRPr="003F44C5">
              <w:rPr>
                <w:rStyle w:val="RubricEntries10pt"/>
              </w:rPr>
              <w:t xml:space="preserve">States most of the main points and details that focus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Leaves out necessary information or m</w:t>
            </w:r>
            <w:r w:rsidRPr="003F44C5">
              <w:rPr>
                <w:rStyle w:val="RubricEntries10pt"/>
              </w:rPr>
              <w:t>ay include some unnecessary information.</w:t>
            </w:r>
          </w:p>
        </w:tc>
        <w:tc>
          <w:tcPr>
            <w:tcW w:w="2655" w:type="dxa"/>
          </w:tcPr>
          <w:p w:rsidR="007527B3" w:rsidRPr="001D1C63" w:rsidRDefault="007527B3" w:rsidP="007527B3">
            <w:r w:rsidRPr="003F44C5">
              <w:rPr>
                <w:rStyle w:val="RubricEntries10pt"/>
              </w:rPr>
              <w:t xml:space="preserve">States few main points and details that focus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>, or information does not relate to topic.</w:t>
            </w:r>
          </w:p>
        </w:tc>
        <w:tc>
          <w:tcPr>
            <w:tcW w:w="2219" w:type="dxa"/>
          </w:tcPr>
          <w:p w:rsidR="007527B3" w:rsidRPr="001D1C63" w:rsidRDefault="007527B3" w:rsidP="007527B3"/>
        </w:tc>
      </w:tr>
      <w:tr w:rsidR="007527B3" w:rsidTr="00FC2BD5">
        <w:trPr>
          <w:jc w:val="center"/>
        </w:trPr>
        <w:tc>
          <w:tcPr>
            <w:tcW w:w="1680" w:type="dxa"/>
          </w:tcPr>
          <w:p w:rsidR="007527B3" w:rsidRDefault="007527B3" w:rsidP="007527B3">
            <w:pPr>
              <w:pStyle w:val="RubricTitles"/>
            </w:pPr>
            <w:r>
              <w:t>Delivery and Participation</w:t>
            </w:r>
          </w:p>
        </w:tc>
        <w:tc>
          <w:tcPr>
            <w:tcW w:w="2655" w:type="dxa"/>
          </w:tcPr>
          <w:p w:rsidR="007527B3" w:rsidRDefault="007527B3" w:rsidP="008E692E">
            <w:pPr>
              <w:ind w:right="-120"/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Effectively and creatively delivers the information while staying on the topic and considering the audience. </w:t>
            </w:r>
            <w:r>
              <w:rPr>
                <w:rStyle w:val="RubricEntries10pt"/>
              </w:rPr>
              <w:t>Clearly demonstrates all speaking skills including voice, presence, power of expression, and effect</w:t>
            </w:r>
            <w:r w:rsidR="00AD1425">
              <w:rPr>
                <w:rStyle w:val="RubricEntries10pt"/>
              </w:rPr>
              <w:t>.</w:t>
            </w:r>
          </w:p>
          <w:p w:rsidR="007527B3" w:rsidRPr="002C062F" w:rsidRDefault="007527B3" w:rsidP="007527B3">
            <w:r>
              <w:rPr>
                <w:rStyle w:val="RubricEntries10pt"/>
              </w:rPr>
              <w:t>Each team member completes assigned tasks and participates equally in the presentation.</w:t>
            </w:r>
          </w:p>
        </w:tc>
        <w:tc>
          <w:tcPr>
            <w:tcW w:w="2655" w:type="dxa"/>
          </w:tcPr>
          <w:p w:rsidR="007527B3" w:rsidRDefault="007527B3" w:rsidP="007527B3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Adequately delivers the information while staying on the topic and considering the audience. </w:t>
            </w:r>
            <w:r>
              <w:rPr>
                <w:rStyle w:val="RubricEntries10pt"/>
              </w:rPr>
              <w:t>Demonstrates all speaking skills including voice, presence, power of expression, and effect</w:t>
            </w:r>
            <w:r w:rsidRPr="003F44C5">
              <w:rPr>
                <w:rStyle w:val="RubricEntries10pt"/>
              </w:rPr>
              <w:t>.</w:t>
            </w:r>
          </w:p>
          <w:p w:rsidR="007527B3" w:rsidRPr="002C062F" w:rsidRDefault="007527B3" w:rsidP="007527B3">
            <w:r>
              <w:rPr>
                <w:rStyle w:val="RubricEntries10pt"/>
              </w:rPr>
              <w:t>All team members complete assigned tasks, one team member contributes less to presentation than others.</w:t>
            </w:r>
          </w:p>
        </w:tc>
        <w:tc>
          <w:tcPr>
            <w:tcW w:w="2655" w:type="dxa"/>
          </w:tcPr>
          <w:p w:rsidR="007527B3" w:rsidRDefault="007527B3" w:rsidP="007527B3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Delivers the information but does not stay on the topic. Little consideration of audience. </w:t>
            </w:r>
            <w:r>
              <w:rPr>
                <w:rStyle w:val="RubricEntries10pt"/>
              </w:rPr>
              <w:t>Weak demonstration of speaking skills.</w:t>
            </w:r>
          </w:p>
          <w:p w:rsidR="007527B3" w:rsidRPr="001D1C63" w:rsidRDefault="007527B3" w:rsidP="007527B3">
            <w:r>
              <w:rPr>
                <w:rStyle w:val="RubricEntries10pt"/>
              </w:rPr>
              <w:t>One team member does not complete assigned task or does not participate in the presentation.</w:t>
            </w:r>
          </w:p>
        </w:tc>
        <w:tc>
          <w:tcPr>
            <w:tcW w:w="2655" w:type="dxa"/>
          </w:tcPr>
          <w:p w:rsidR="007527B3" w:rsidRPr="00AD1425" w:rsidRDefault="007527B3" w:rsidP="007527B3">
            <w:pPr>
              <w:rPr>
                <w:sz w:val="20"/>
              </w:rPr>
            </w:pPr>
            <w:r w:rsidRPr="003F44C5">
              <w:rPr>
                <w:rStyle w:val="RubricEntries10pt"/>
              </w:rPr>
              <w:t xml:space="preserve">Little or no attempt is made to stay on the topic. Does not consider audience. </w:t>
            </w:r>
            <w:r>
              <w:rPr>
                <w:rStyle w:val="RubricEntries10pt"/>
              </w:rPr>
              <w:t>Does not demonstrate good speaking skills.</w:t>
            </w:r>
            <w:r w:rsidR="00AD1425">
              <w:rPr>
                <w:rStyle w:val="RubricEntries10pt"/>
              </w:rPr>
              <w:t xml:space="preserve"> Two</w:t>
            </w:r>
            <w:r>
              <w:rPr>
                <w:rStyle w:val="RubricEntries10pt"/>
              </w:rPr>
              <w:t xml:space="preserve"> or more team member</w:t>
            </w:r>
            <w:r w:rsidR="00AD1425">
              <w:rPr>
                <w:rStyle w:val="RubricEntries10pt"/>
              </w:rPr>
              <w:t>s do</w:t>
            </w:r>
            <w:r>
              <w:rPr>
                <w:rStyle w:val="RubricEntries10pt"/>
              </w:rPr>
              <w:t xml:space="preserve"> not complete assign tasks, or presentation is dominated by one member.</w:t>
            </w:r>
          </w:p>
        </w:tc>
        <w:tc>
          <w:tcPr>
            <w:tcW w:w="2219" w:type="dxa"/>
          </w:tcPr>
          <w:p w:rsidR="007527B3" w:rsidRPr="001D1C63" w:rsidRDefault="007527B3" w:rsidP="007527B3"/>
        </w:tc>
      </w:tr>
      <w:tr w:rsidR="007527B3" w:rsidTr="00FC2BD5">
        <w:trPr>
          <w:jc w:val="center"/>
        </w:trPr>
        <w:tc>
          <w:tcPr>
            <w:tcW w:w="1680" w:type="dxa"/>
          </w:tcPr>
          <w:p w:rsidR="007527B3" w:rsidRDefault="007527B3" w:rsidP="007527B3">
            <w:pPr>
              <w:pStyle w:val="RubricTitles"/>
            </w:pPr>
            <w:r>
              <w:t>Visual Aids</w:t>
            </w:r>
          </w:p>
        </w:tc>
        <w:tc>
          <w:tcPr>
            <w:tcW w:w="2655" w:type="dxa"/>
          </w:tcPr>
          <w:p w:rsidR="007527B3" w:rsidRPr="002C062F" w:rsidRDefault="007527B3" w:rsidP="007527B3">
            <w:r w:rsidRPr="001D553C">
              <w:rPr>
                <w:rStyle w:val="RubricEntries10pt"/>
              </w:rPr>
              <w:t>Neat, accurate, and illustrative representations. All pictures/charts/graphs are clear and distinct. Text is of adequate size and font to read.</w:t>
            </w:r>
          </w:p>
        </w:tc>
        <w:tc>
          <w:tcPr>
            <w:tcW w:w="2655" w:type="dxa"/>
          </w:tcPr>
          <w:p w:rsidR="007527B3" w:rsidRPr="00E940CC" w:rsidRDefault="007527B3" w:rsidP="007527B3"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accurate and illustrative</w:t>
            </w:r>
            <w:r>
              <w:rPr>
                <w:rStyle w:val="RubricEntries10pt"/>
              </w:rPr>
              <w:t>. P</w:t>
            </w:r>
            <w:r w:rsidRPr="001D553C">
              <w:rPr>
                <w:rStyle w:val="RubricEntries10pt"/>
              </w:rPr>
              <w:t>ictures/charts/graphs are clear and distinct. Text is of adequate size and font to read.</w:t>
            </w:r>
          </w:p>
        </w:tc>
        <w:tc>
          <w:tcPr>
            <w:tcW w:w="2655" w:type="dxa"/>
          </w:tcPr>
          <w:p w:rsidR="007527B3" w:rsidRPr="001D1C63" w:rsidRDefault="007527B3" w:rsidP="007527B3"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illustrative</w:t>
            </w:r>
            <w:r>
              <w:rPr>
                <w:rStyle w:val="RubricEntries10pt"/>
              </w:rPr>
              <w:t>, but lack accuracy and neatness. P</w:t>
            </w:r>
            <w:r w:rsidRPr="001D553C">
              <w:rPr>
                <w:rStyle w:val="RubricEntries10pt"/>
              </w:rPr>
              <w:t xml:space="preserve">ictures/charts/graphs are </w:t>
            </w:r>
            <w:r>
              <w:rPr>
                <w:rStyle w:val="RubricEntries10pt"/>
              </w:rPr>
              <w:t>legible</w:t>
            </w:r>
            <w:r w:rsidRPr="001D553C">
              <w:rPr>
                <w:rStyle w:val="RubricEntries10pt"/>
              </w:rPr>
              <w:t xml:space="preserve">. Text is </w:t>
            </w:r>
            <w:r>
              <w:rPr>
                <w:rStyle w:val="RubricEntries10pt"/>
              </w:rPr>
              <w:t>difficult</w:t>
            </w:r>
            <w:r w:rsidRPr="001D553C">
              <w:rPr>
                <w:rStyle w:val="RubricEntries10pt"/>
              </w:rPr>
              <w:t xml:space="preserve"> to read.</w:t>
            </w:r>
          </w:p>
        </w:tc>
        <w:tc>
          <w:tcPr>
            <w:tcW w:w="2655" w:type="dxa"/>
          </w:tcPr>
          <w:p w:rsidR="007527B3" w:rsidRPr="001D1C63" w:rsidRDefault="007527B3" w:rsidP="007527B3">
            <w:r>
              <w:rPr>
                <w:rStyle w:val="RubricEntries10pt"/>
              </w:rPr>
              <w:t>Representations are unclear and difficult to read. Pictures/charts/graphs are indistinct.</w:t>
            </w:r>
          </w:p>
        </w:tc>
        <w:tc>
          <w:tcPr>
            <w:tcW w:w="2219" w:type="dxa"/>
          </w:tcPr>
          <w:p w:rsidR="007527B3" w:rsidRPr="001D1C63" w:rsidRDefault="007527B3" w:rsidP="007527B3"/>
        </w:tc>
      </w:tr>
      <w:tr w:rsidR="004A09A3" w:rsidTr="00FC2BD5">
        <w:trPr>
          <w:jc w:val="center"/>
        </w:trPr>
        <w:tc>
          <w:tcPr>
            <w:tcW w:w="1680" w:type="dxa"/>
          </w:tcPr>
          <w:p w:rsidR="004A09A3" w:rsidRDefault="004A09A3" w:rsidP="00C85010">
            <w:pPr>
              <w:pStyle w:val="RubricTitles"/>
            </w:pPr>
            <w:r>
              <w:t>Overall Plan</w:t>
            </w:r>
          </w:p>
        </w:tc>
        <w:tc>
          <w:tcPr>
            <w:tcW w:w="2655" w:type="dxa"/>
          </w:tcPr>
          <w:p w:rsidR="004A09A3" w:rsidRPr="00A570AE" w:rsidRDefault="004A09A3" w:rsidP="00C85010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well organized, thoroughly thought out, and addresses all possible vulnerabilities. There are secondary measures in place in case of a breach of outdoor systems.</w:t>
            </w:r>
          </w:p>
        </w:tc>
        <w:tc>
          <w:tcPr>
            <w:tcW w:w="2655" w:type="dxa"/>
          </w:tcPr>
          <w:p w:rsidR="004A09A3" w:rsidRPr="00A570AE" w:rsidRDefault="004A09A3" w:rsidP="00C85010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well organized and thoroughly thought out. The plan does not address a vulnerability and does not include secondary measures in case of a breach of outdoor systems.</w:t>
            </w:r>
          </w:p>
        </w:tc>
        <w:tc>
          <w:tcPr>
            <w:tcW w:w="2655" w:type="dxa"/>
          </w:tcPr>
          <w:p w:rsidR="004A09A3" w:rsidRPr="00A570AE" w:rsidRDefault="004A09A3" w:rsidP="00C85010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adequately organized and thought out. The plan left two or more vulnerabilities not addressed. There were secondary measures in place in case of a breach of outdoor systems.</w:t>
            </w:r>
          </w:p>
        </w:tc>
        <w:tc>
          <w:tcPr>
            <w:tcW w:w="2655" w:type="dxa"/>
          </w:tcPr>
          <w:p w:rsidR="004A09A3" w:rsidRPr="00A570AE" w:rsidRDefault="004A09A3" w:rsidP="00C85010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poorly organized and not thought through. The plan does not address two or more vulnerabilities and has no secondary measures in place in case of a breach of outdoor systems.</w:t>
            </w:r>
          </w:p>
        </w:tc>
        <w:tc>
          <w:tcPr>
            <w:tcW w:w="2219" w:type="dxa"/>
          </w:tcPr>
          <w:p w:rsidR="004A09A3" w:rsidRPr="00F3457D" w:rsidRDefault="004A09A3" w:rsidP="00C85010"/>
        </w:tc>
      </w:tr>
    </w:tbl>
    <w:p w:rsidR="00210996" w:rsidRPr="00FC2BD5" w:rsidRDefault="00210996" w:rsidP="00227916">
      <w:pPr>
        <w:rPr>
          <w:sz w:val="2"/>
          <w:szCs w:val="2"/>
        </w:rPr>
      </w:pPr>
    </w:p>
    <w:sectPr w:rsidR="00210996" w:rsidRPr="00FC2BD5" w:rsidSect="007527B3">
      <w:footerReference w:type="default" r:id="rId8"/>
      <w:headerReference w:type="firs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B3B" w:rsidRDefault="00DA4B3B">
      <w:r>
        <w:separator/>
      </w:r>
    </w:p>
  </w:endnote>
  <w:endnote w:type="continuationSeparator" w:id="0">
    <w:p w:rsidR="00DA4B3B" w:rsidRDefault="00DA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8E692E" w:rsidRPr="007F0280" w:rsidTr="008E692E">
      <w:tc>
        <w:tcPr>
          <w:tcW w:w="4968" w:type="dxa"/>
          <w:shd w:val="clear" w:color="auto" w:fill="F2F2F2"/>
        </w:tcPr>
        <w:p w:rsidR="008E692E" w:rsidRPr="003B0686" w:rsidRDefault="008E692E" w:rsidP="008E692E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8E692E" w:rsidRDefault="008E692E" w:rsidP="008E692E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5.2.2 Evaluation Rubric – Food Defense Team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8E692E" w:rsidRPr="00FC2BD5" w:rsidRDefault="008E692E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8E692E" w:rsidRPr="007F0280" w:rsidTr="008E692E">
      <w:tc>
        <w:tcPr>
          <w:tcW w:w="4968" w:type="dxa"/>
          <w:shd w:val="clear" w:color="auto" w:fill="F2F2F2"/>
        </w:tcPr>
        <w:p w:rsidR="008E692E" w:rsidRPr="003B0686" w:rsidRDefault="008E692E" w:rsidP="008E692E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8E692E" w:rsidRDefault="008E692E" w:rsidP="008E692E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5.2.2 Evaluation Rubric – Food Defense Team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DA4B3B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8E692E" w:rsidRPr="00FC2BD5" w:rsidRDefault="008E692E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B3B" w:rsidRDefault="00DA4B3B">
      <w:r>
        <w:separator/>
      </w:r>
    </w:p>
  </w:footnote>
  <w:footnote w:type="continuationSeparator" w:id="0">
    <w:p w:rsidR="00DA4B3B" w:rsidRDefault="00DA4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425" w:rsidRDefault="00AD1425" w:rsidP="00DB00D6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4pt;height:11.4pt" o:bullet="t">
        <v:imagedata r:id="rId1" o:title="mso1DB"/>
      </v:shape>
    </w:pict>
  </w:numPicBullet>
  <w:numPicBullet w:numPicBulletId="1">
    <w:pict>
      <v:shape id="_x0000_i1086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7B3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41BB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A58BB"/>
    <w:rsid w:val="003B0686"/>
    <w:rsid w:val="003E2BBD"/>
    <w:rsid w:val="00403D91"/>
    <w:rsid w:val="0041298F"/>
    <w:rsid w:val="0041647F"/>
    <w:rsid w:val="0042007E"/>
    <w:rsid w:val="004A09A3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527B3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8E692E"/>
    <w:rsid w:val="0090461E"/>
    <w:rsid w:val="00905BAB"/>
    <w:rsid w:val="00960B08"/>
    <w:rsid w:val="009664A4"/>
    <w:rsid w:val="00966E61"/>
    <w:rsid w:val="0098363E"/>
    <w:rsid w:val="009C4D66"/>
    <w:rsid w:val="009C6B95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D1425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A4B3B"/>
    <w:rsid w:val="00DB00D6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2BD5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DAD369-54B5-43B6-BB2D-113FD94B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0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5.2.2 Evaluation Rubric Food Defense Team</vt:lpstr>
    </vt:vector>
  </TitlesOfParts>
  <Manager>Dan Jansen</Manager>
  <Company>Curriculum for Agricultural Science Education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5.2.2 Evaluation Rubric Food Defense Team</dc:title>
  <dc:subject>FSS- Unit 5 - Lesson 5.2 Safe, Secure, and Accessible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2015-06-20T19:51:00Z</dcterms:created>
  <dcterms:modified xsi:type="dcterms:W3CDTF">2015-06-20T19:51:00Z</dcterms:modified>
</cp:coreProperties>
</file>